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Guildford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Guildford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Guildford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Guildford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Guildford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Guildford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63.3% </w:t>
      </w:r>
      <w:r w:rsidRPr="004747BF">
        <w:rPr>
          <w:rFonts w:ascii="Libre Franklin Light" w:eastAsia="Times New Roman" w:hAnsi="Libre Franklin Light" w:cs="Calibri Light"/>
        </w:rPr>
        <w:t xml:space="preserve">of those respondents classified as PGSI 8+ in Guildford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Guildford is estimated to be </w:t>
      </w:r>
      <w:r w:rsidRPr="00773DF7">
        <w:rPr>
          <w:rFonts w:ascii="Libre Franklin Light" w:eastAsia="Times New Roman" w:hAnsi="Libre Franklin Light" w:cs="Calibri Light"/>
          <w:b/>
          <w:bCs/>
          <w:color w:val="C45911" w:themeColor="accent2" w:themeShade="BF"/>
        </w:rPr>
        <w:t xml:space="preserve">£1,968,736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Guildford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Guildford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Guildford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Guildford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uild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Guildford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uild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Guildford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Guildford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uild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Guildford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12.5%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Guildford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Guildford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Guildford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Guildford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Guildford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£1,968,736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Guildford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£32,067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£663,174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£47,507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£13,361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£24,496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£1,188,131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£1,968,736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Guildford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Guildford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27.6%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Guildford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Guildford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Guildford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Guildford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Guildford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27.6%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Guildford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Guildford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15.5%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Guildford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Guildford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Guildford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AA2B50F-8E1C-4F35-BACB-4F29660A0A2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